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62E" w:rsidRDefault="00C5462E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5462E" w:rsidRDefault="00C5462E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5462E" w:rsidRDefault="00C5462E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2015г. по 31 декабря 2015г.</w:t>
      </w:r>
    </w:p>
    <w:p w:rsidR="00C5462E" w:rsidRDefault="00C5462E" w:rsidP="001242B6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C5462E">
        <w:tc>
          <w:tcPr>
            <w:tcW w:w="1384" w:type="dxa"/>
            <w:vMerge w:val="restart"/>
            <w:vAlign w:val="center"/>
          </w:tcPr>
          <w:p w:rsidR="00C5462E" w:rsidRDefault="00C5462E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C5462E" w:rsidRDefault="00C5462E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C5462E" w:rsidRDefault="00C5462E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5462E" w:rsidRDefault="00C5462E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C5462E" w:rsidRDefault="00C5462E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5462E" w:rsidRDefault="00C5462E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C5462E" w:rsidRDefault="00C5462E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C5462E" w:rsidRDefault="00C5462E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C5462E" w:rsidRDefault="00C5462E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5462E">
        <w:tc>
          <w:tcPr>
            <w:tcW w:w="1384" w:type="dxa"/>
            <w:vMerge/>
            <w:vAlign w:val="center"/>
          </w:tcPr>
          <w:p w:rsidR="00C5462E" w:rsidRDefault="00C5462E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C5462E" w:rsidRDefault="00C5462E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C5462E" w:rsidRPr="002E31B4" w:rsidRDefault="00C5462E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5462E" w:rsidRPr="002E31B4" w:rsidRDefault="00C5462E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C5462E" w:rsidRPr="002E31B4" w:rsidRDefault="00C5462E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5462E" w:rsidRPr="002E31B4" w:rsidRDefault="00C5462E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C5462E" w:rsidRPr="002E31B4" w:rsidRDefault="00C5462E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5462E" w:rsidRPr="002E31B4" w:rsidRDefault="00C5462E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5462E" w:rsidRPr="002E31B4" w:rsidRDefault="00C5462E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C5462E" w:rsidRDefault="00C5462E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5462E" w:rsidRDefault="00C5462E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5462E" w:rsidRDefault="00C5462E">
            <w:pPr>
              <w:rPr>
                <w:lang w:eastAsia="en-US"/>
              </w:rPr>
            </w:pPr>
          </w:p>
        </w:tc>
      </w:tr>
      <w:tr w:rsidR="00C5462E">
        <w:trPr>
          <w:trHeight w:val="1682"/>
        </w:trPr>
        <w:tc>
          <w:tcPr>
            <w:tcW w:w="1384" w:type="dxa"/>
          </w:tcPr>
          <w:p w:rsidR="00C5462E" w:rsidRPr="002E31B4" w:rsidRDefault="00C5462E">
            <w:pPr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Кущ Е.Ю.</w:t>
            </w:r>
          </w:p>
        </w:tc>
        <w:tc>
          <w:tcPr>
            <w:tcW w:w="1602" w:type="dxa"/>
          </w:tcPr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 xml:space="preserve">Директор </w:t>
            </w:r>
            <w:r>
              <w:rPr>
                <w:color w:val="333333"/>
                <w:lang w:eastAsia="en-US"/>
              </w:rPr>
              <w:t>МБОУ ДО ЦРТДЮ</w:t>
            </w:r>
          </w:p>
        </w:tc>
        <w:tc>
          <w:tcPr>
            <w:tcW w:w="1079" w:type="dxa"/>
          </w:tcPr>
          <w:p w:rsidR="00C5462E" w:rsidRDefault="00C5462E">
            <w:pPr>
              <w:rPr>
                <w:lang w:eastAsia="en-US"/>
              </w:rPr>
            </w:pPr>
          </w:p>
          <w:p w:rsidR="00C5462E" w:rsidRDefault="00C5462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1)Квар-тира </w:t>
            </w:r>
          </w:p>
        </w:tc>
        <w:tc>
          <w:tcPr>
            <w:tcW w:w="1080" w:type="dxa"/>
          </w:tcPr>
          <w:p w:rsidR="00C5462E" w:rsidRPr="002E31B4" w:rsidRDefault="00C5462E">
            <w:pPr>
              <w:rPr>
                <w:color w:val="333333"/>
                <w:lang w:eastAsia="en-US"/>
              </w:rPr>
            </w:pPr>
          </w:p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Индиви  дуаль-ная</w:t>
            </w:r>
          </w:p>
        </w:tc>
        <w:tc>
          <w:tcPr>
            <w:tcW w:w="1080" w:type="dxa"/>
          </w:tcPr>
          <w:p w:rsidR="00C5462E" w:rsidRPr="002E31B4" w:rsidRDefault="00C5462E" w:rsidP="001242B6">
            <w:pPr>
              <w:rPr>
                <w:color w:val="333333"/>
                <w:lang w:eastAsia="en-US"/>
              </w:rPr>
            </w:pPr>
          </w:p>
          <w:p w:rsidR="00C5462E" w:rsidRPr="002E31B4" w:rsidRDefault="00C5462E" w:rsidP="001242B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30,5</w:t>
            </w:r>
          </w:p>
        </w:tc>
        <w:tc>
          <w:tcPr>
            <w:tcW w:w="971" w:type="dxa"/>
          </w:tcPr>
          <w:p w:rsidR="00C5462E" w:rsidRDefault="00C5462E" w:rsidP="002E31B4">
            <w:pPr>
              <w:jc w:val="center"/>
              <w:rPr>
                <w:color w:val="333333"/>
                <w:lang w:eastAsia="en-US"/>
              </w:rPr>
            </w:pPr>
          </w:p>
          <w:p w:rsidR="00C5462E" w:rsidRPr="002E31B4" w:rsidRDefault="00C5462E" w:rsidP="006E0F4D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</w:p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</w:p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C5462E" w:rsidRDefault="00C5462E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C5462E" w:rsidRDefault="00C5462E">
            <w:pPr>
              <w:rPr>
                <w:lang w:eastAsia="en-US"/>
              </w:rPr>
            </w:pPr>
          </w:p>
          <w:p w:rsidR="00C5462E" w:rsidRDefault="00C5462E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72</w:t>
            </w:r>
          </w:p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</w:p>
          <w:p w:rsidR="00C5462E" w:rsidRDefault="00C5462E" w:rsidP="002E31B4">
            <w:pPr>
              <w:jc w:val="center"/>
              <w:rPr>
                <w:color w:val="333333"/>
                <w:lang w:eastAsia="en-US"/>
              </w:rPr>
            </w:pPr>
          </w:p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400</w:t>
            </w:r>
          </w:p>
        </w:tc>
        <w:tc>
          <w:tcPr>
            <w:tcW w:w="1080" w:type="dxa"/>
          </w:tcPr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</w:p>
          <w:p w:rsidR="00C5462E" w:rsidRDefault="00C5462E" w:rsidP="002E31B4">
            <w:pPr>
              <w:jc w:val="center"/>
              <w:rPr>
                <w:color w:val="333333"/>
                <w:lang w:eastAsia="en-US"/>
              </w:rPr>
            </w:pPr>
          </w:p>
          <w:p w:rsidR="00C5462E" w:rsidRPr="002E31B4" w:rsidRDefault="00C5462E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5462E" w:rsidRPr="001242B6" w:rsidRDefault="00C5462E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C5462E" w:rsidRPr="002E31B4" w:rsidRDefault="00C5462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345543,65</w:t>
            </w:r>
          </w:p>
        </w:tc>
        <w:tc>
          <w:tcPr>
            <w:tcW w:w="1740" w:type="dxa"/>
          </w:tcPr>
          <w:p w:rsidR="00C5462E" w:rsidRPr="002E31B4" w:rsidRDefault="00C5462E">
            <w:pPr>
              <w:rPr>
                <w:color w:val="333333"/>
                <w:lang w:val="en-US" w:eastAsia="en-US"/>
              </w:rPr>
            </w:pPr>
          </w:p>
        </w:tc>
      </w:tr>
      <w:tr w:rsidR="00C5462E">
        <w:trPr>
          <w:trHeight w:val="839"/>
        </w:trPr>
        <w:tc>
          <w:tcPr>
            <w:tcW w:w="1384" w:type="dxa"/>
          </w:tcPr>
          <w:p w:rsidR="00C5462E" w:rsidRPr="001242B6" w:rsidRDefault="00C5462E">
            <w:pPr>
              <w:rPr>
                <w:lang w:eastAsia="en-US"/>
              </w:rPr>
            </w:pPr>
            <w:r w:rsidRPr="001242B6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C5462E" w:rsidRPr="002E31B4" w:rsidRDefault="00C546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C5462E" w:rsidRPr="002E31B4" w:rsidRDefault="00C546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C5462E" w:rsidRPr="002E31B4" w:rsidRDefault="00C5462E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5462E" w:rsidRPr="002E31B4" w:rsidRDefault="00C5462E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5462E" w:rsidRPr="002E31B4" w:rsidRDefault="00C5462E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5462E" w:rsidRDefault="00C5462E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1)Жилой дом</w:t>
            </w:r>
          </w:p>
          <w:p w:rsidR="00C5462E" w:rsidRDefault="00C5462E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C5462E" w:rsidRPr="00E554FE" w:rsidRDefault="00C5462E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C5462E" w:rsidRDefault="00C5462E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</w:p>
          <w:p w:rsidR="00C5462E" w:rsidRDefault="00C5462E">
            <w:pPr>
              <w:rPr>
                <w:lang w:eastAsia="en-US"/>
              </w:rPr>
            </w:pPr>
          </w:p>
          <w:p w:rsidR="00C5462E" w:rsidRPr="00E554FE" w:rsidRDefault="00C5462E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080" w:type="dxa"/>
          </w:tcPr>
          <w:p w:rsidR="00C5462E" w:rsidRDefault="00C5462E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C5462E" w:rsidRDefault="00C5462E">
            <w:pPr>
              <w:rPr>
                <w:lang w:eastAsia="en-US"/>
              </w:rPr>
            </w:pPr>
          </w:p>
          <w:p w:rsidR="00C5462E" w:rsidRPr="00E554FE" w:rsidRDefault="00C5462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5462E" w:rsidRPr="00E554FE" w:rsidRDefault="00C5462E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1)Автомобиль легковой</w:t>
            </w:r>
          </w:p>
          <w:p w:rsidR="00C5462E" w:rsidRDefault="00C5462E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ВАЗ 21124</w:t>
            </w:r>
          </w:p>
          <w:p w:rsidR="00C5462E" w:rsidRPr="00E554FE" w:rsidRDefault="00C5462E">
            <w:pPr>
              <w:rPr>
                <w:lang w:eastAsia="en-US"/>
              </w:rPr>
            </w:pPr>
            <w:r>
              <w:rPr>
                <w:lang w:eastAsia="en-US"/>
              </w:rPr>
              <w:t>2) Атомобиль легковой ВАЗ 217220</w:t>
            </w:r>
          </w:p>
          <w:p w:rsidR="00C5462E" w:rsidRPr="00E554FE" w:rsidRDefault="00C5462E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C5462E" w:rsidRPr="00E554FE" w:rsidRDefault="00C5462E">
            <w:pPr>
              <w:rPr>
                <w:lang w:eastAsia="en-US"/>
              </w:rPr>
            </w:pPr>
            <w:r>
              <w:rPr>
                <w:lang w:eastAsia="en-US"/>
              </w:rPr>
              <w:t>375535,54</w:t>
            </w:r>
          </w:p>
        </w:tc>
        <w:tc>
          <w:tcPr>
            <w:tcW w:w="1740" w:type="dxa"/>
          </w:tcPr>
          <w:p w:rsidR="00C5462E" w:rsidRPr="002E31B4" w:rsidRDefault="00C5462E">
            <w:pPr>
              <w:rPr>
                <w:color w:val="800000"/>
                <w:lang w:eastAsia="en-US"/>
              </w:rPr>
            </w:pPr>
          </w:p>
        </w:tc>
      </w:tr>
      <w:tr w:rsidR="00C5462E">
        <w:tc>
          <w:tcPr>
            <w:tcW w:w="1384" w:type="dxa"/>
          </w:tcPr>
          <w:p w:rsidR="00C5462E" w:rsidRPr="00E554FE" w:rsidRDefault="00C5462E">
            <w:pPr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Pr="00E554FE">
              <w:rPr>
                <w:lang w:eastAsia="en-US"/>
              </w:rPr>
              <w:t>очь</w:t>
            </w:r>
          </w:p>
        </w:tc>
        <w:tc>
          <w:tcPr>
            <w:tcW w:w="1602" w:type="dxa"/>
          </w:tcPr>
          <w:p w:rsidR="00C5462E" w:rsidRPr="002E31B4" w:rsidRDefault="00C546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C5462E" w:rsidRPr="002E31B4" w:rsidRDefault="00C546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C5462E" w:rsidRPr="002E31B4" w:rsidRDefault="00C5462E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5462E" w:rsidRPr="002E31B4" w:rsidRDefault="00C5462E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5462E" w:rsidRPr="002E31B4" w:rsidRDefault="00C5462E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5462E" w:rsidRDefault="00C5462E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C5462E" w:rsidRDefault="00C5462E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C5462E" w:rsidRPr="00E554FE" w:rsidRDefault="00C5462E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C5462E" w:rsidRDefault="00C5462E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</w:p>
          <w:p w:rsidR="00C5462E" w:rsidRDefault="00C5462E" w:rsidP="001423F7">
            <w:pPr>
              <w:rPr>
                <w:lang w:eastAsia="en-US"/>
              </w:rPr>
            </w:pPr>
          </w:p>
          <w:p w:rsidR="00C5462E" w:rsidRPr="00E554FE" w:rsidRDefault="00C5462E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080" w:type="dxa"/>
          </w:tcPr>
          <w:p w:rsidR="00C5462E" w:rsidRDefault="00C5462E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C5462E" w:rsidRDefault="00C5462E" w:rsidP="001423F7">
            <w:pPr>
              <w:rPr>
                <w:lang w:eastAsia="en-US"/>
              </w:rPr>
            </w:pPr>
          </w:p>
          <w:p w:rsidR="00C5462E" w:rsidRPr="00E554FE" w:rsidRDefault="00C5462E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5462E" w:rsidRPr="002E31B4" w:rsidRDefault="00C5462E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C5462E" w:rsidRPr="002E31B4" w:rsidRDefault="00C5462E">
            <w:pPr>
              <w:rPr>
                <w:color w:val="800000"/>
                <w:lang w:eastAsia="en-US"/>
              </w:rPr>
            </w:pPr>
            <w:r w:rsidRPr="002E31B4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C5462E" w:rsidRPr="002E31B4" w:rsidRDefault="00C5462E">
            <w:pPr>
              <w:rPr>
                <w:color w:val="800000"/>
                <w:lang w:eastAsia="en-US"/>
              </w:rPr>
            </w:pPr>
          </w:p>
        </w:tc>
      </w:tr>
    </w:tbl>
    <w:p w:rsidR="00C5462E" w:rsidRDefault="00C5462E" w:rsidP="001242B6">
      <w:pPr>
        <w:rPr>
          <w:color w:val="800000"/>
        </w:rPr>
      </w:pPr>
    </w:p>
    <w:p w:rsidR="00C5462E" w:rsidRDefault="00C5462E" w:rsidP="001242B6"/>
    <w:sectPr w:rsidR="00C5462E" w:rsidSect="001242B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2B6"/>
    <w:rsid w:val="000046AD"/>
    <w:rsid w:val="00017A33"/>
    <w:rsid w:val="000519E8"/>
    <w:rsid w:val="001242B6"/>
    <w:rsid w:val="001423F7"/>
    <w:rsid w:val="002C12D2"/>
    <w:rsid w:val="002D627B"/>
    <w:rsid w:val="002E31B4"/>
    <w:rsid w:val="00300658"/>
    <w:rsid w:val="003F5A8C"/>
    <w:rsid w:val="00430653"/>
    <w:rsid w:val="00584A38"/>
    <w:rsid w:val="00586B62"/>
    <w:rsid w:val="005A548F"/>
    <w:rsid w:val="006517F5"/>
    <w:rsid w:val="006A3DF9"/>
    <w:rsid w:val="006E0F4D"/>
    <w:rsid w:val="00722F43"/>
    <w:rsid w:val="007B43BE"/>
    <w:rsid w:val="008B61D9"/>
    <w:rsid w:val="0090059C"/>
    <w:rsid w:val="009F191C"/>
    <w:rsid w:val="009F4F77"/>
    <w:rsid w:val="00A7431F"/>
    <w:rsid w:val="00B35D65"/>
    <w:rsid w:val="00C5462E"/>
    <w:rsid w:val="00C6791C"/>
    <w:rsid w:val="00CA60E9"/>
    <w:rsid w:val="00DB3BCF"/>
    <w:rsid w:val="00E554FE"/>
    <w:rsid w:val="00F1629A"/>
    <w:rsid w:val="00F927E0"/>
    <w:rsid w:val="00F9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2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42B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554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76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</Pages>
  <Words>150</Words>
  <Characters>856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2014-05-08T08:21:00Z</dcterms:created>
  <dcterms:modified xsi:type="dcterms:W3CDTF">2016-04-27T10:45:00Z</dcterms:modified>
</cp:coreProperties>
</file>